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6410" w:type="pct"/>
        <w:tblInd w:w="-2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mo header"/>
      </w:tblPr>
      <w:tblGrid>
        <w:gridCol w:w="2088"/>
        <w:gridCol w:w="702"/>
        <w:gridCol w:w="8010"/>
      </w:tblGrid>
      <w:tr w:rsidR="00B37CA7" w14:paraId="74AA8C76" w14:textId="77777777" w:rsidTr="0084234D">
        <w:trPr>
          <w:trHeight w:hRule="exact" w:val="900"/>
        </w:trPr>
        <w:tc>
          <w:tcPr>
            <w:tcW w:w="2088" w:type="dxa"/>
            <w:vAlign w:val="bottom"/>
          </w:tcPr>
          <w:p w14:paraId="5B7B0AFD" w14:textId="512D5E72" w:rsidR="00B37CA7" w:rsidRDefault="009161A4">
            <w:pPr>
              <w:pStyle w:val="Date"/>
            </w:pPr>
            <w:sdt>
              <w:sdtPr>
                <w:id w:val="-236554205"/>
                <w:placeholder>
                  <w:docPart w:val="7FF683424EB48248AE709A9CED0D16C8"/>
                </w:placeholder>
                <w15:appearance w15:val="hidden"/>
              </w:sdtPr>
              <w:sdtEndPr/>
              <w:sdtContent>
                <w:r w:rsidR="00AC30E8">
                  <w:t>08.02.24</w:t>
                </w:r>
              </w:sdtContent>
            </w:sdt>
            <w:r w:rsidR="00193538">
              <w:t xml:space="preserve"> </w:t>
            </w:r>
          </w:p>
        </w:tc>
        <w:tc>
          <w:tcPr>
            <w:tcW w:w="702" w:type="dxa"/>
            <w:vAlign w:val="center"/>
          </w:tcPr>
          <w:p w14:paraId="1A617FE7" w14:textId="77777777" w:rsidR="00B37CA7" w:rsidRDefault="00B37CA7"/>
        </w:tc>
        <w:tc>
          <w:tcPr>
            <w:tcW w:w="8010" w:type="dxa"/>
            <w:vAlign w:val="center"/>
          </w:tcPr>
          <w:p w14:paraId="29747B4A" w14:textId="5F76AABC" w:rsidR="00B37CA7" w:rsidRDefault="009161A4">
            <w:pPr>
              <w:pStyle w:val="Title"/>
            </w:pPr>
            <w:sdt>
              <w:sdtPr>
                <w:id w:val="-39598704"/>
                <w:placeholder>
                  <w:docPart w:val="52144D897F8F4341B35EE0C7EF404242"/>
                </w:placeholder>
                <w15:appearance w15:val="hidden"/>
              </w:sdtPr>
              <w:sdtEndPr/>
              <w:sdtContent>
                <w:r w:rsidR="00EA20DE" w:rsidRPr="002050F5">
                  <w:rPr>
                    <w:color w:val="0592EB" w:themeColor="accent2"/>
                    <w:sz w:val="60"/>
                    <w:szCs w:val="60"/>
                  </w:rPr>
                  <w:t>TRAILHEAD BRIEF - AD</w:t>
                </w:r>
              </w:sdtContent>
            </w:sdt>
            <w:r w:rsidR="00193538">
              <w:t xml:space="preserve"> </w:t>
            </w:r>
          </w:p>
        </w:tc>
      </w:tr>
      <w:tr w:rsidR="00B37CA7" w14:paraId="785257CA" w14:textId="77777777" w:rsidTr="0084234D">
        <w:trPr>
          <w:trHeight w:hRule="exact" w:val="86"/>
        </w:trPr>
        <w:tc>
          <w:tcPr>
            <w:tcW w:w="2088" w:type="dxa"/>
            <w:shd w:val="clear" w:color="auto" w:fill="000000" w:themeFill="text1"/>
          </w:tcPr>
          <w:p w14:paraId="4DDB8F1D" w14:textId="77777777" w:rsidR="00B37CA7" w:rsidRDefault="00B37CA7"/>
        </w:tc>
        <w:tc>
          <w:tcPr>
            <w:tcW w:w="702" w:type="dxa"/>
          </w:tcPr>
          <w:p w14:paraId="7B0E3C4D" w14:textId="77777777" w:rsidR="00B37CA7" w:rsidRDefault="00B37CA7"/>
        </w:tc>
        <w:tc>
          <w:tcPr>
            <w:tcW w:w="8010" w:type="dxa"/>
            <w:shd w:val="clear" w:color="auto" w:fill="000000" w:themeFill="text1"/>
          </w:tcPr>
          <w:p w14:paraId="6C2C3DF9" w14:textId="77777777" w:rsidR="00B37CA7" w:rsidRDefault="00B37CA7"/>
        </w:tc>
      </w:tr>
      <w:tr w:rsidR="001B7A15" w14:paraId="360D9411" w14:textId="77777777" w:rsidTr="00C947E2">
        <w:trPr>
          <w:trHeight w:hRule="exact" w:val="11079"/>
        </w:trPr>
        <w:tc>
          <w:tcPr>
            <w:tcW w:w="2088" w:type="dxa"/>
            <w:shd w:val="clear" w:color="auto" w:fill="auto"/>
          </w:tcPr>
          <w:p w14:paraId="09FED49A" w14:textId="62EE0DB8" w:rsidR="001B7A15" w:rsidRDefault="00504494" w:rsidP="001B7A15">
            <w:pPr>
              <w:pStyle w:val="FormHeading"/>
            </w:pPr>
            <w:r>
              <w:t>Purpose</w:t>
            </w:r>
          </w:p>
          <w:p w14:paraId="102EC0EF" w14:textId="40119AD6" w:rsidR="001B7A15" w:rsidRPr="003E71C8" w:rsidRDefault="00504494" w:rsidP="001B7A15">
            <w:pPr>
              <w:pStyle w:val="FormText"/>
              <w:rPr>
                <w:color w:val="0592EB" w:themeColor="accent2"/>
              </w:rPr>
            </w:pPr>
            <w:r w:rsidRPr="003E71C8">
              <w:rPr>
                <w:color w:val="0592EB" w:themeColor="accent2"/>
              </w:rPr>
              <w:t xml:space="preserve">Motivate </w:t>
            </w:r>
            <w:r w:rsidR="00DC6790">
              <w:rPr>
                <w:color w:val="0592EB" w:themeColor="accent2"/>
              </w:rPr>
              <w:t>business owners</w:t>
            </w:r>
            <w:r w:rsidR="003E71C8" w:rsidRPr="003E71C8">
              <w:rPr>
                <w:color w:val="0592EB" w:themeColor="accent2"/>
              </w:rPr>
              <w:t xml:space="preserve"> to take action on click on the ad/links leading to Trailhead</w:t>
            </w:r>
          </w:p>
          <w:p w14:paraId="6CAC5202" w14:textId="15FAFB69" w:rsidR="001B7A15" w:rsidRDefault="00504494" w:rsidP="001B7A15">
            <w:pPr>
              <w:pStyle w:val="FormHeading"/>
            </w:pPr>
            <w:r>
              <w:t>Audience</w:t>
            </w:r>
          </w:p>
          <w:p w14:paraId="29D317FB" w14:textId="343FA5D1" w:rsidR="001B7A15" w:rsidRDefault="009161A4" w:rsidP="001B7A15">
            <w:pPr>
              <w:pStyle w:val="FormText"/>
            </w:pPr>
            <w:sdt>
              <w:sdtPr>
                <w:id w:val="1865325826"/>
                <w:placeholder>
                  <w:docPart w:val="097498D57BABC6408A247F1FB1026A74"/>
                </w:placeholder>
                <w15:appearance w15:val="hidden"/>
              </w:sdtPr>
              <w:sdtEndPr/>
              <w:sdtContent>
                <w:sdt>
                  <w:sdtPr>
                    <w:id w:val="-1379309379"/>
                    <w:placeholder>
                      <w:docPart w:val="B1285C930632D744B5B110D54E62F8B8"/>
                    </w:placeholder>
                    <w15:appearance w15:val="hidden"/>
                  </w:sdtPr>
                  <w:sdtEndPr>
                    <w:rPr>
                      <w:color w:val="0592EB" w:themeColor="accent2"/>
                    </w:rPr>
                  </w:sdtEndPr>
                  <w:sdtContent>
                    <w:r w:rsidR="00CA7EC7" w:rsidRPr="002371B7">
                      <w:rPr>
                        <w:color w:val="0592EB" w:themeColor="accent2"/>
                      </w:rPr>
                      <w:t>Small Business</w:t>
                    </w:r>
                    <w:r w:rsidR="00127C3F">
                      <w:rPr>
                        <w:color w:val="0592EB" w:themeColor="accent2"/>
                      </w:rPr>
                      <w:t xml:space="preserve"> owners</w:t>
                    </w:r>
                    <w:r w:rsidR="00CA7EC7" w:rsidRPr="002371B7">
                      <w:rPr>
                        <w:color w:val="0592EB" w:themeColor="accent2"/>
                      </w:rPr>
                      <w:t xml:space="preserve"> that want to provide healthcare for their employees but feel it’s too expensive</w:t>
                    </w:r>
                  </w:sdtContent>
                </w:sdt>
              </w:sdtContent>
            </w:sdt>
            <w:r w:rsidR="00193538">
              <w:t xml:space="preserve"> </w:t>
            </w:r>
          </w:p>
          <w:p w14:paraId="224BB866" w14:textId="350BFE92" w:rsidR="001B7A15" w:rsidRDefault="009161A4" w:rsidP="001B7A15">
            <w:pPr>
              <w:pStyle w:val="FormHeading"/>
            </w:pPr>
            <w:sdt>
              <w:sdtPr>
                <w:id w:val="1187793145"/>
                <w:placeholder>
                  <w:docPart w:val="81F92241A40F5D4CA16E8E995FB70E53"/>
                </w:placeholder>
                <w15:appearance w15:val="hidden"/>
              </w:sdtPr>
              <w:sdtEndPr/>
              <w:sdtContent>
                <w:r w:rsidR="0097274A">
                  <w:t>Dates</w:t>
                </w:r>
              </w:sdtContent>
            </w:sdt>
          </w:p>
          <w:p w14:paraId="38BBE05F" w14:textId="6F6F1ECA" w:rsidR="001B7A15" w:rsidRPr="006C4543" w:rsidRDefault="006C4543" w:rsidP="006C4543">
            <w:pPr>
              <w:pStyle w:val="FormText"/>
              <w:rPr>
                <w:color w:val="0592EB" w:themeColor="accent2"/>
              </w:rPr>
            </w:pPr>
            <w:r w:rsidRPr="006C4543">
              <w:rPr>
                <w:color w:val="0592EB" w:themeColor="accent2"/>
              </w:rPr>
              <w:t>Aug/Se</w:t>
            </w:r>
            <w:r>
              <w:rPr>
                <w:color w:val="0592EB" w:themeColor="accent2"/>
              </w:rPr>
              <w:t>pt</w:t>
            </w:r>
          </w:p>
          <w:p w14:paraId="1A9B7767" w14:textId="77777777" w:rsidR="001B7A15" w:rsidRDefault="001B7A15"/>
        </w:tc>
        <w:tc>
          <w:tcPr>
            <w:tcW w:w="702" w:type="dxa"/>
            <w:shd w:val="clear" w:color="auto" w:fill="auto"/>
          </w:tcPr>
          <w:p w14:paraId="59406A8E" w14:textId="77777777" w:rsidR="001B7A15" w:rsidRDefault="001B7A15"/>
        </w:tc>
        <w:tc>
          <w:tcPr>
            <w:tcW w:w="8010" w:type="dxa"/>
            <w:shd w:val="clear" w:color="auto" w:fill="auto"/>
          </w:tcPr>
          <w:p w14:paraId="1744B603" w14:textId="2801316F" w:rsidR="001B7A15" w:rsidRDefault="009161A4" w:rsidP="001B7A15">
            <w:pPr>
              <w:pStyle w:val="PageHeading"/>
            </w:pPr>
            <w:sdt>
              <w:sdtPr>
                <w:id w:val="1745763067"/>
                <w:placeholder>
                  <w:docPart w:val="6AF0CAE2ECBC7D40BC136C354848CF2D"/>
                </w:placeholder>
                <w15:appearance w15:val="hidden"/>
              </w:sdtPr>
              <w:sdtEndPr/>
              <w:sdtContent>
                <w:r w:rsidR="002050F5">
                  <w:t>KE</w:t>
                </w:r>
                <w:r w:rsidR="00390016">
                  <w:t>Y MESSAGE:</w:t>
                </w:r>
              </w:sdtContent>
            </w:sdt>
            <w:r w:rsidR="00193538">
              <w:t xml:space="preserve"> </w:t>
            </w:r>
          </w:p>
          <w:p w14:paraId="050F3933" w14:textId="5AC5AE5A" w:rsidR="007B4A0D" w:rsidRDefault="009161A4" w:rsidP="00C947E2">
            <w:pPr>
              <w:pStyle w:val="Signature"/>
            </w:pPr>
            <w:sdt>
              <w:sdtPr>
                <w:id w:val="851920819"/>
                <w:placeholder>
                  <w:docPart w:val="11C524EC68C4C04BB3D436BBC5437234"/>
                </w:placeholder>
                <w15:appearance w15:val="hidden"/>
              </w:sdtPr>
              <w:sdtEndPr/>
              <w:sdtContent>
                <w:r w:rsidR="00F30B30">
                  <w:t>There is a NEW WAY to provide quality health care for your employees whether you have 2 or 200</w:t>
                </w:r>
                <w:r w:rsidR="00F421A4">
                  <w:t xml:space="preserve"> employees</w:t>
                </w:r>
                <w:r w:rsidR="00F30B30">
                  <w:t>.</w:t>
                </w:r>
                <w:r w:rsidR="00AB7322">
                  <w:t xml:space="preserve">  We designed it with small business owners and their employees</w:t>
                </w:r>
                <w:r w:rsidR="004B7AC8">
                  <w:t xml:space="preserve"> in mind</w:t>
                </w:r>
                <w:r w:rsidR="00AB7322">
                  <w:t>.</w:t>
                </w:r>
                <w:r w:rsidR="004B7AC8">
                  <w:t xml:space="preserve">  </w:t>
                </w:r>
                <w:r w:rsidR="00DA7063">
                  <w:t xml:space="preserve">We </w:t>
                </w:r>
                <w:r w:rsidR="000E7870">
                  <w:t xml:space="preserve">are more </w:t>
                </w:r>
                <w:r w:rsidR="00F421A4">
                  <w:t xml:space="preserve">significantly more </w:t>
                </w:r>
                <w:r w:rsidR="000E7870">
                  <w:t>affordable</w:t>
                </w:r>
                <w:r w:rsidR="00F421A4">
                  <w:t xml:space="preserve"> than traditional health programs</w:t>
                </w:r>
                <w:r w:rsidR="000E7870">
                  <w:t xml:space="preserve">, </w:t>
                </w:r>
                <w:r w:rsidR="00DA7063">
                  <w:t xml:space="preserve">provide </w:t>
                </w:r>
                <w:r w:rsidR="00A3394D">
                  <w:t>same-day appoint</w:t>
                </w:r>
                <w:r w:rsidR="00F421A4">
                  <w:t xml:space="preserve">ments, </w:t>
                </w:r>
                <w:r w:rsidR="00A3394D">
                  <w:t xml:space="preserve">eliminate the need for </w:t>
                </w:r>
                <w:r w:rsidR="00F421A4">
                  <w:t xml:space="preserve">most visits to </w:t>
                </w:r>
                <w:r w:rsidR="00A3394D">
                  <w:t>urgent car</w:t>
                </w:r>
                <w:r w:rsidR="00F421A4">
                  <w:t>e</w:t>
                </w:r>
                <w:r w:rsidR="00A3394D">
                  <w:t xml:space="preserve">s &amp; emergency rooms, and </w:t>
                </w:r>
                <w:r w:rsidR="00F421A4">
                  <w:t>are focused</w:t>
                </w:r>
                <w:r w:rsidR="00A3394D">
                  <w:t xml:space="preserve"> on keeping employees well.  The Trailhead Way is a better </w:t>
                </w:r>
                <w:r w:rsidR="00C409E2">
                  <w:t>approach to health care.</w:t>
                </w:r>
              </w:sdtContent>
            </w:sdt>
          </w:p>
          <w:p w14:paraId="6849F119" w14:textId="77777777" w:rsidR="00F421A4" w:rsidRDefault="00F421A4" w:rsidP="00C947E2">
            <w:pPr>
              <w:pStyle w:val="Signature"/>
            </w:pPr>
          </w:p>
          <w:p w14:paraId="3362EB20" w14:textId="3F274988" w:rsidR="00F421A4" w:rsidRPr="00DD3B26" w:rsidRDefault="00F421A4" w:rsidP="00C947E2">
            <w:pPr>
              <w:pStyle w:val="Signature"/>
              <w:rPr>
                <w:b/>
                <w:bCs/>
              </w:rPr>
            </w:pPr>
            <w:r>
              <w:t xml:space="preserve">Including </w:t>
            </w:r>
            <w:r w:rsidR="00DD3B26">
              <w:t xml:space="preserve">Tagline:  </w:t>
            </w:r>
            <w:r w:rsidR="00DD3B26" w:rsidRPr="00DD3B26">
              <w:rPr>
                <w:b/>
                <w:bCs/>
              </w:rPr>
              <w:t>Trailhead – Where Care is Primary</w:t>
            </w:r>
          </w:p>
          <w:p w14:paraId="73239CFF" w14:textId="77777777" w:rsidR="00DD3B26" w:rsidRPr="00DD3B26" w:rsidRDefault="00DD3B26" w:rsidP="00C947E2">
            <w:pPr>
              <w:pStyle w:val="Signature"/>
              <w:rPr>
                <w:b/>
                <w:bCs/>
              </w:rPr>
            </w:pPr>
          </w:p>
          <w:p w14:paraId="284CAD8D" w14:textId="77777777" w:rsidR="00DD3B26" w:rsidRDefault="00DD3B26" w:rsidP="00C947E2">
            <w:pPr>
              <w:pStyle w:val="Signature"/>
            </w:pPr>
          </w:p>
          <w:p w14:paraId="34121DCA" w14:textId="77777777" w:rsidR="001B7A15" w:rsidRDefault="001B7A15"/>
        </w:tc>
      </w:tr>
    </w:tbl>
    <w:p w14:paraId="41F6272B" w14:textId="77777777" w:rsidR="00B37CA7" w:rsidRDefault="00B37CA7"/>
    <w:tbl>
      <w:tblPr>
        <w:tblW w:w="6410" w:type="pct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ntact Information"/>
      </w:tblPr>
      <w:tblGrid>
        <w:gridCol w:w="8019"/>
        <w:gridCol w:w="693"/>
        <w:gridCol w:w="2088"/>
      </w:tblGrid>
      <w:tr w:rsidR="00C947E2" w14:paraId="3BC530A8" w14:textId="77777777" w:rsidTr="00C947E2">
        <w:trPr>
          <w:trHeight w:val="1326"/>
          <w:jc w:val="right"/>
        </w:trPr>
        <w:tc>
          <w:tcPr>
            <w:tcW w:w="8000" w:type="dxa"/>
          </w:tcPr>
          <w:p w14:paraId="1B49720B" w14:textId="77777777" w:rsidR="00C947E2" w:rsidRDefault="009161A4" w:rsidP="00A22DBF">
            <w:pPr>
              <w:pStyle w:val="Organization"/>
            </w:pPr>
            <w:sdt>
              <w:sdtPr>
                <w:id w:val="-135569506"/>
                <w:placeholder>
                  <w:docPart w:val="C8E4902AD512CD4788294EBB646CBDD9"/>
                </w:placeholder>
                <w:showingPlcHdr/>
                <w15:appearance w15:val="hidden"/>
              </w:sdtPr>
              <w:sdtEndPr/>
              <w:sdtContent>
                <w:r w:rsidR="00C947E2" w:rsidRPr="00C947E2">
                  <w:t>Caneiro Group</w:t>
                </w:r>
              </w:sdtContent>
            </w:sdt>
            <w:r w:rsidR="00C947E2">
              <w:t xml:space="preserve"> </w:t>
            </w:r>
          </w:p>
          <w:p w14:paraId="6BA8C62B" w14:textId="77777777" w:rsidR="00C947E2" w:rsidRDefault="00C947E2" w:rsidP="00C947E2">
            <w:pPr>
              <w:pStyle w:val="PhoneandFaxNumbers"/>
            </w:pPr>
          </w:p>
          <w:p w14:paraId="44C745F9" w14:textId="77777777" w:rsidR="00C947E2" w:rsidRDefault="009161A4" w:rsidP="00C947E2">
            <w:pPr>
              <w:pStyle w:val="PhoneandFaxNumbers"/>
            </w:pPr>
            <w:sdt>
              <w:sdtPr>
                <w:id w:val="-669101560"/>
                <w:placeholder>
                  <w:docPart w:val="80E8649591BB584893B8D099AF0B1C23"/>
                </w:placeholder>
                <w:showingPlcHdr/>
                <w15:appearance w15:val="hidden"/>
              </w:sdtPr>
              <w:sdtEndPr/>
              <w:sdtContent>
                <w:r w:rsidR="00C947E2" w:rsidRPr="00C947E2">
                  <w:rPr>
                    <w:rStyle w:val="Emphasis"/>
                  </w:rPr>
                  <w:t>Tel</w:t>
                </w:r>
              </w:sdtContent>
            </w:sdt>
            <w:r w:rsidR="00C947E2">
              <w:t xml:space="preserve"> </w:t>
            </w:r>
            <w:sdt>
              <w:sdtPr>
                <w:id w:val="286552815"/>
                <w:placeholder>
                  <w:docPart w:val="01F44DF370838940BDCED28C65B39095"/>
                </w:placeholder>
                <w:showingPlcHdr/>
                <w15:appearance w15:val="hidden"/>
              </w:sdtPr>
              <w:sdtEndPr/>
              <w:sdtContent>
                <w:r w:rsidR="00C947E2" w:rsidRPr="00C947E2">
                  <w:t>123-456-7890</w:t>
                </w:r>
              </w:sdtContent>
            </w:sdt>
          </w:p>
          <w:p w14:paraId="2BD43FF1" w14:textId="77777777" w:rsidR="00C947E2" w:rsidRDefault="009161A4" w:rsidP="00C947E2">
            <w:pPr>
              <w:pStyle w:val="PhoneandFaxNumbers"/>
            </w:pPr>
            <w:sdt>
              <w:sdtPr>
                <w:id w:val="365647572"/>
                <w:placeholder>
                  <w:docPart w:val="BD78282FACBC6E498029B3E623435EEF"/>
                </w:placeholder>
                <w:showingPlcHdr/>
                <w15:appearance w15:val="hidden"/>
              </w:sdtPr>
              <w:sdtEndPr/>
              <w:sdtContent>
                <w:r w:rsidR="00C947E2" w:rsidRPr="00C947E2">
                  <w:rPr>
                    <w:rStyle w:val="Emphasis"/>
                  </w:rPr>
                  <w:t>Fax</w:t>
                </w:r>
              </w:sdtContent>
            </w:sdt>
            <w:r w:rsidR="00C947E2">
              <w:t xml:space="preserve"> </w:t>
            </w:r>
            <w:sdt>
              <w:sdtPr>
                <w:id w:val="708372345"/>
                <w:placeholder>
                  <w:docPart w:val="D6300643E4CBE94C98A6D3E68977832D"/>
                </w:placeholder>
                <w:showingPlcHdr/>
                <w15:appearance w15:val="hidden"/>
              </w:sdtPr>
              <w:sdtEndPr/>
              <w:sdtContent>
                <w:r w:rsidR="00C947E2" w:rsidRPr="00C947E2">
                  <w:t>123-456-7891</w:t>
                </w:r>
              </w:sdtContent>
            </w:sdt>
          </w:p>
        </w:tc>
        <w:tc>
          <w:tcPr>
            <w:tcW w:w="691" w:type="dxa"/>
          </w:tcPr>
          <w:p w14:paraId="08A5DC44" w14:textId="77777777" w:rsidR="00C947E2" w:rsidRDefault="00C947E2" w:rsidP="00A22DBF">
            <w:pPr>
              <w:pStyle w:val="Footer"/>
            </w:pPr>
          </w:p>
        </w:tc>
        <w:tc>
          <w:tcPr>
            <w:tcW w:w="2083" w:type="dxa"/>
            <w:vAlign w:val="center"/>
          </w:tcPr>
          <w:p w14:paraId="5DFFDCC4" w14:textId="77777777" w:rsidR="00C947E2" w:rsidRDefault="00C947E2" w:rsidP="00C947E2">
            <w:pPr>
              <w:pStyle w:val="Graphic"/>
            </w:pPr>
            <w:r>
              <w:rPr>
                <w:noProof/>
              </w:rPr>
              <w:drawing>
                <wp:inline distT="0" distB="0" distL="0" distR="0" wp14:anchorId="26BA5827" wp14:editId="55D49F97">
                  <wp:extent cx="914400" cy="442912"/>
                  <wp:effectExtent l="0" t="0" r="0" b="0"/>
                  <wp:docPr id="3" name="Picture 1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2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7E2" w14:paraId="70715FF2" w14:textId="77777777" w:rsidTr="00A22DBF">
        <w:trPr>
          <w:trHeight w:hRule="exact" w:val="86"/>
          <w:jc w:val="right"/>
        </w:trPr>
        <w:tc>
          <w:tcPr>
            <w:tcW w:w="8000" w:type="dxa"/>
            <w:shd w:val="clear" w:color="auto" w:fill="000000" w:themeFill="text1"/>
          </w:tcPr>
          <w:p w14:paraId="16E874A0" w14:textId="77777777" w:rsidR="00C947E2" w:rsidRDefault="00C947E2" w:rsidP="00A22DBF">
            <w:pPr>
              <w:pStyle w:val="Footer"/>
              <w:rPr>
                <w:sz w:val="10"/>
                <w:szCs w:val="10"/>
              </w:rPr>
            </w:pPr>
          </w:p>
        </w:tc>
        <w:tc>
          <w:tcPr>
            <w:tcW w:w="691" w:type="dxa"/>
          </w:tcPr>
          <w:p w14:paraId="6ECEDE90" w14:textId="77777777" w:rsidR="00C947E2" w:rsidRDefault="00C947E2" w:rsidP="00A22DBF">
            <w:pPr>
              <w:pStyle w:val="Footer"/>
              <w:rPr>
                <w:sz w:val="10"/>
                <w:szCs w:val="10"/>
              </w:rPr>
            </w:pPr>
          </w:p>
        </w:tc>
        <w:tc>
          <w:tcPr>
            <w:tcW w:w="2083" w:type="dxa"/>
            <w:shd w:val="clear" w:color="auto" w:fill="000000" w:themeFill="text1"/>
          </w:tcPr>
          <w:p w14:paraId="113D1C3F" w14:textId="77777777" w:rsidR="00C947E2" w:rsidRDefault="00C947E2" w:rsidP="00A22DBF">
            <w:pPr>
              <w:pStyle w:val="Footer"/>
              <w:rPr>
                <w:sz w:val="10"/>
                <w:szCs w:val="10"/>
              </w:rPr>
            </w:pPr>
          </w:p>
        </w:tc>
      </w:tr>
    </w:tbl>
    <w:p w14:paraId="487AB68F" w14:textId="77777777" w:rsidR="00C947E2" w:rsidRDefault="00C947E2"/>
    <w:sectPr w:rsidR="00C947E2" w:rsidSect="00C947E2">
      <w:headerReference w:type="default" r:id="rId11"/>
      <w:footerReference w:type="default" r:id="rId12"/>
      <w:pgSz w:w="12240" w:h="15840" w:code="1"/>
      <w:pgMar w:top="1080" w:right="720" w:bottom="360" w:left="3096" w:header="108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160F2" w14:textId="77777777" w:rsidR="00BD6822" w:rsidRDefault="00BD6822">
      <w:pPr>
        <w:spacing w:after="0" w:line="240" w:lineRule="auto"/>
      </w:pPr>
      <w:r>
        <w:separator/>
      </w:r>
    </w:p>
    <w:p w14:paraId="2431161B" w14:textId="77777777" w:rsidR="00BD6822" w:rsidRDefault="00BD6822"/>
  </w:endnote>
  <w:endnote w:type="continuationSeparator" w:id="0">
    <w:p w14:paraId="0306B4E1" w14:textId="77777777" w:rsidR="00BD6822" w:rsidRDefault="00BD6822">
      <w:pPr>
        <w:spacing w:after="0" w:line="240" w:lineRule="auto"/>
      </w:pPr>
      <w:r>
        <w:continuationSeparator/>
      </w:r>
    </w:p>
    <w:p w14:paraId="3355CA45" w14:textId="77777777" w:rsidR="00BD6822" w:rsidRDefault="00BD6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Design Table"/>
    </w:tblPr>
    <w:tblGrid>
      <w:gridCol w:w="10800"/>
    </w:tblGrid>
    <w:tr w:rsidR="00B37CA7" w14:paraId="47DD1907" w14:textId="77777777">
      <w:trPr>
        <w:trHeight w:hRule="exact" w:val="86"/>
        <w:jc w:val="right"/>
      </w:trPr>
      <w:tc>
        <w:tcPr>
          <w:tcW w:w="10800" w:type="dxa"/>
          <w:shd w:val="clear" w:color="auto" w:fill="000000" w:themeFill="text1"/>
        </w:tcPr>
        <w:p w14:paraId="07EA7026" w14:textId="77777777" w:rsidR="00B37CA7" w:rsidRDefault="00B37CA7">
          <w:pPr>
            <w:pStyle w:val="Footer"/>
            <w:rPr>
              <w:sz w:val="10"/>
              <w:szCs w:val="10"/>
            </w:rPr>
          </w:pPr>
        </w:p>
      </w:tc>
    </w:tr>
  </w:tbl>
  <w:p w14:paraId="0815F65E" w14:textId="77777777" w:rsidR="00B37CA7" w:rsidRDefault="00B37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1DD13" w14:textId="77777777" w:rsidR="00BD6822" w:rsidRDefault="00BD6822">
      <w:pPr>
        <w:spacing w:after="0" w:line="240" w:lineRule="auto"/>
      </w:pPr>
      <w:r>
        <w:separator/>
      </w:r>
    </w:p>
    <w:p w14:paraId="4BEAE87C" w14:textId="77777777" w:rsidR="00BD6822" w:rsidRDefault="00BD6822"/>
  </w:footnote>
  <w:footnote w:type="continuationSeparator" w:id="0">
    <w:p w14:paraId="41412D27" w14:textId="77777777" w:rsidR="00BD6822" w:rsidRDefault="00BD6822">
      <w:pPr>
        <w:spacing w:after="0" w:line="240" w:lineRule="auto"/>
      </w:pPr>
      <w:r>
        <w:continuationSeparator/>
      </w:r>
    </w:p>
    <w:p w14:paraId="7C6E1232" w14:textId="77777777" w:rsidR="00BD6822" w:rsidRDefault="00BD68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6410" w:type="pct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Table"/>
    </w:tblPr>
    <w:tblGrid>
      <w:gridCol w:w="2088"/>
      <w:gridCol w:w="288"/>
      <w:gridCol w:w="5544"/>
      <w:gridCol w:w="2880"/>
    </w:tblGrid>
    <w:tr w:rsidR="00B37CA7" w14:paraId="63B740EF" w14:textId="77777777">
      <w:trPr>
        <w:trHeight w:hRule="exact" w:val="720"/>
        <w:jc w:val="right"/>
      </w:trPr>
      <w:tc>
        <w:tcPr>
          <w:tcW w:w="2088" w:type="dxa"/>
          <w:vAlign w:val="bottom"/>
        </w:tcPr>
        <w:p w14:paraId="797D9D0B" w14:textId="77777777" w:rsidR="00B37CA7" w:rsidRDefault="007B4A0D">
          <w:pPr>
            <w:pStyle w:val="Date"/>
          </w:pPr>
          <w:r>
            <w:t>05.26.2023</w:t>
          </w:r>
        </w:p>
      </w:tc>
      <w:tc>
        <w:tcPr>
          <w:tcW w:w="288" w:type="dxa"/>
          <w:vAlign w:val="bottom"/>
        </w:tcPr>
        <w:p w14:paraId="62FEA036" w14:textId="77777777" w:rsidR="00B37CA7" w:rsidRDefault="00B37CA7"/>
      </w:tc>
      <w:tc>
        <w:tcPr>
          <w:tcW w:w="5544" w:type="dxa"/>
          <w:vAlign w:val="bottom"/>
        </w:tcPr>
        <w:p w14:paraId="5D552323" w14:textId="77777777" w:rsidR="00B37CA7" w:rsidRDefault="009161A4">
          <w:pPr>
            <w:pStyle w:val="Title"/>
          </w:pPr>
          <w:sdt>
            <w:sdtPr>
              <w:alias w:val="Title"/>
              <w:tag w:val=""/>
              <w:id w:val="87829287"/>
              <w:placeholder>
                <w:docPart w:val="80E8649591BB584893B8D099AF0B1C23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6B00C8">
                <w:t>Memo</w:t>
              </w:r>
            </w:sdtContent>
          </w:sdt>
        </w:p>
      </w:tc>
      <w:tc>
        <w:tcPr>
          <w:tcW w:w="2880" w:type="dxa"/>
          <w:vAlign w:val="bottom"/>
        </w:tcPr>
        <w:p w14:paraId="2631E8A8" w14:textId="77777777" w:rsidR="00B37CA7" w:rsidRDefault="006B00C8">
          <w:pPr>
            <w:pStyle w:val="Page"/>
          </w:pPr>
          <w:r>
            <w:t>Pg.</w:t>
          </w:r>
          <w:r>
            <w:fldChar w:fldCharType="begin"/>
          </w:r>
          <w:r>
            <w:instrText xml:space="preserve"> Page \# 0# </w:instrText>
          </w:r>
          <w:r>
            <w:fldChar w:fldCharType="separate"/>
          </w:r>
          <w:r>
            <w:t>02</w:t>
          </w:r>
          <w:r>
            <w:fldChar w:fldCharType="end"/>
          </w:r>
        </w:p>
      </w:tc>
    </w:tr>
    <w:tr w:rsidR="00B37CA7" w14:paraId="6C4120DA" w14:textId="77777777">
      <w:trPr>
        <w:trHeight w:hRule="exact" w:val="86"/>
        <w:jc w:val="right"/>
      </w:trPr>
      <w:tc>
        <w:tcPr>
          <w:tcW w:w="2088" w:type="dxa"/>
          <w:shd w:val="clear" w:color="auto" w:fill="000000" w:themeFill="text1"/>
        </w:tcPr>
        <w:p w14:paraId="0842EABE" w14:textId="77777777" w:rsidR="00B37CA7" w:rsidRDefault="00B37CA7">
          <w:pPr>
            <w:rPr>
              <w:sz w:val="10"/>
            </w:rPr>
          </w:pPr>
        </w:p>
      </w:tc>
      <w:tc>
        <w:tcPr>
          <w:tcW w:w="288" w:type="dxa"/>
        </w:tcPr>
        <w:p w14:paraId="0A342D4E" w14:textId="77777777" w:rsidR="00B37CA7" w:rsidRDefault="00B37CA7">
          <w:pPr>
            <w:rPr>
              <w:sz w:val="10"/>
            </w:rPr>
          </w:pPr>
        </w:p>
      </w:tc>
      <w:tc>
        <w:tcPr>
          <w:tcW w:w="5544" w:type="dxa"/>
          <w:shd w:val="clear" w:color="auto" w:fill="000000" w:themeFill="text1"/>
        </w:tcPr>
        <w:p w14:paraId="0EBAB83F" w14:textId="77777777" w:rsidR="00B37CA7" w:rsidRDefault="00B37CA7">
          <w:pPr>
            <w:rPr>
              <w:sz w:val="10"/>
            </w:rPr>
          </w:pPr>
        </w:p>
      </w:tc>
      <w:tc>
        <w:tcPr>
          <w:tcW w:w="2880" w:type="dxa"/>
          <w:shd w:val="clear" w:color="auto" w:fill="000000" w:themeFill="text1"/>
        </w:tcPr>
        <w:p w14:paraId="2C3AF120" w14:textId="77777777" w:rsidR="00B37CA7" w:rsidRDefault="00B37CA7">
          <w:pPr>
            <w:rPr>
              <w:sz w:val="10"/>
            </w:rPr>
          </w:pPr>
        </w:p>
      </w:tc>
    </w:tr>
  </w:tbl>
  <w:p w14:paraId="19964F4C" w14:textId="77777777" w:rsidR="00B37CA7" w:rsidRDefault="00B37C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3"/>
  <w:removePersonalInformation/>
  <w:removeDateAndTim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DE"/>
    <w:rsid w:val="0005037F"/>
    <w:rsid w:val="00065E12"/>
    <w:rsid w:val="000E7870"/>
    <w:rsid w:val="00127C3F"/>
    <w:rsid w:val="00193538"/>
    <w:rsid w:val="00196CAB"/>
    <w:rsid w:val="001B305F"/>
    <w:rsid w:val="001B7A15"/>
    <w:rsid w:val="001E1004"/>
    <w:rsid w:val="002050F5"/>
    <w:rsid w:val="002371B7"/>
    <w:rsid w:val="002A118D"/>
    <w:rsid w:val="002B72D5"/>
    <w:rsid w:val="002E3103"/>
    <w:rsid w:val="0034546B"/>
    <w:rsid w:val="00390016"/>
    <w:rsid w:val="003E71C8"/>
    <w:rsid w:val="004518BB"/>
    <w:rsid w:val="004B7AC8"/>
    <w:rsid w:val="00504494"/>
    <w:rsid w:val="00516107"/>
    <w:rsid w:val="0057429A"/>
    <w:rsid w:val="005B3B3D"/>
    <w:rsid w:val="005E1E64"/>
    <w:rsid w:val="0060610A"/>
    <w:rsid w:val="006559E3"/>
    <w:rsid w:val="00687A04"/>
    <w:rsid w:val="006B00C8"/>
    <w:rsid w:val="006C4543"/>
    <w:rsid w:val="007B4A0D"/>
    <w:rsid w:val="008345F5"/>
    <w:rsid w:val="00841DFA"/>
    <w:rsid w:val="0084234D"/>
    <w:rsid w:val="008851B0"/>
    <w:rsid w:val="008C2E20"/>
    <w:rsid w:val="0090053E"/>
    <w:rsid w:val="0090373C"/>
    <w:rsid w:val="009161A4"/>
    <w:rsid w:val="00965679"/>
    <w:rsid w:val="0097274A"/>
    <w:rsid w:val="00A137B1"/>
    <w:rsid w:val="00A3394D"/>
    <w:rsid w:val="00A76363"/>
    <w:rsid w:val="00A8566D"/>
    <w:rsid w:val="00AB17CE"/>
    <w:rsid w:val="00AB7322"/>
    <w:rsid w:val="00AC30E8"/>
    <w:rsid w:val="00B37CA7"/>
    <w:rsid w:val="00BD6822"/>
    <w:rsid w:val="00C32612"/>
    <w:rsid w:val="00C409E2"/>
    <w:rsid w:val="00C947E2"/>
    <w:rsid w:val="00CA7EC7"/>
    <w:rsid w:val="00CE3501"/>
    <w:rsid w:val="00CF6493"/>
    <w:rsid w:val="00D341D6"/>
    <w:rsid w:val="00D75F4A"/>
    <w:rsid w:val="00DA7063"/>
    <w:rsid w:val="00DC6790"/>
    <w:rsid w:val="00DD3B26"/>
    <w:rsid w:val="00DF34F9"/>
    <w:rsid w:val="00DF36FA"/>
    <w:rsid w:val="00E02D7D"/>
    <w:rsid w:val="00E76407"/>
    <w:rsid w:val="00E86361"/>
    <w:rsid w:val="00EA0745"/>
    <w:rsid w:val="00EA20DE"/>
    <w:rsid w:val="00EC06AA"/>
    <w:rsid w:val="00F30B30"/>
    <w:rsid w:val="00F368CB"/>
    <w:rsid w:val="00F421A4"/>
    <w:rsid w:val="00F6403C"/>
    <w:rsid w:val="00F8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29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404040" w:themeColor="text1" w:themeTint="BF"/>
        <w:lang w:val="en-GB" w:eastAsia="en-US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8BB"/>
    <w:rPr>
      <w:color w:val="000000" w:themeColor="tex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qFormat/>
    <w:rsid w:val="004518BB"/>
    <w:pPr>
      <w:spacing w:after="40" w:line="240" w:lineRule="auto"/>
    </w:pPr>
    <w:rPr>
      <w:rFonts w:cstheme="majorHAnsi"/>
      <w:sz w:val="36"/>
      <w:szCs w:val="42"/>
    </w:rPr>
  </w:style>
  <w:style w:type="character" w:customStyle="1" w:styleId="DateChar">
    <w:name w:val="Date Char"/>
    <w:basedOn w:val="DefaultParagraphFont"/>
    <w:link w:val="Date"/>
    <w:uiPriority w:val="99"/>
    <w:rsid w:val="004518BB"/>
    <w:rPr>
      <w:rFonts w:cstheme="majorHAnsi"/>
      <w:color w:val="000000" w:themeColor="text1"/>
      <w:sz w:val="36"/>
      <w:szCs w:val="42"/>
      <w:lang w:val="en-US"/>
    </w:rPr>
  </w:style>
  <w:style w:type="paragraph" w:styleId="Footer">
    <w:name w:val="footer"/>
    <w:basedOn w:val="Normal"/>
    <w:link w:val="FooterChar"/>
    <w:uiPriority w:val="99"/>
    <w:semiHidden/>
    <w:qFormat/>
    <w:rsid w:val="00A8566D"/>
    <w:pPr>
      <w:spacing w:after="0" w:line="240" w:lineRule="auto"/>
      <w:ind w:left="29" w:right="29"/>
    </w:pPr>
    <w:rPr>
      <w:color w:val="EA1B1B" w:themeColor="accent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3538"/>
    <w:rPr>
      <w:color w:val="EA1B1B" w:themeColor="accent1"/>
      <w:lang w:val="en-US"/>
    </w:rPr>
  </w:style>
  <w:style w:type="paragraph" w:customStyle="1" w:styleId="FormHeading">
    <w:name w:val="Form Heading"/>
    <w:basedOn w:val="Normal"/>
    <w:qFormat/>
    <w:rsid w:val="004518BB"/>
    <w:pPr>
      <w:spacing w:before="320" w:after="0" w:line="240" w:lineRule="auto"/>
    </w:pPr>
    <w:rPr>
      <w:rFonts w:asciiTheme="majorHAnsi" w:hAnsiTheme="majorHAnsi" w:cs="Times New Roman (Body CS)"/>
      <w:b/>
      <w:caps/>
      <w:spacing w:val="10"/>
      <w:szCs w:val="26"/>
    </w:rPr>
  </w:style>
  <w:style w:type="paragraph" w:customStyle="1" w:styleId="Graphic">
    <w:name w:val="Graphic"/>
    <w:basedOn w:val="Normal"/>
    <w:uiPriority w:val="99"/>
    <w:semiHidden/>
    <w:pPr>
      <w:spacing w:after="80" w:line="240" w:lineRule="auto"/>
      <w:jc w:val="center"/>
    </w:pPr>
  </w:style>
  <w:style w:type="paragraph" w:styleId="Header">
    <w:name w:val="header"/>
    <w:basedOn w:val="Normal"/>
    <w:link w:val="HeaderChar"/>
    <w:uiPriority w:val="99"/>
    <w:semiHidden/>
    <w:qFormat/>
    <w:pPr>
      <w:spacing w:after="38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538"/>
    <w:rPr>
      <w:color w:val="000000" w:themeColor="text1"/>
      <w:lang w:val="en-US"/>
    </w:rPr>
  </w:style>
  <w:style w:type="table" w:styleId="TableGrid">
    <w:name w:val="Table Grid"/>
    <w:basedOn w:val="TableNormal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Organization">
    <w:name w:val="Organization"/>
    <w:basedOn w:val="Normal"/>
    <w:uiPriority w:val="2"/>
    <w:qFormat/>
    <w:rsid w:val="00D75F4A"/>
    <w:pPr>
      <w:spacing w:after="60" w:line="240" w:lineRule="auto"/>
      <w:ind w:left="29" w:right="29"/>
    </w:pPr>
    <w:rPr>
      <w:rFonts w:cs="Times New Roman (Body CS)"/>
      <w:b/>
      <w:caps/>
      <w:color w:val="EA1B1B" w:themeColor="accent1"/>
      <w:spacing w:val="10"/>
      <w:sz w:val="36"/>
    </w:rPr>
  </w:style>
  <w:style w:type="paragraph" w:customStyle="1" w:styleId="Page">
    <w:name w:val="Page"/>
    <w:basedOn w:val="Normal"/>
    <w:next w:val="Normal"/>
    <w:uiPriority w:val="99"/>
    <w:unhideWhenUsed/>
    <w:pPr>
      <w:spacing w:after="40" w:line="240" w:lineRule="auto"/>
      <w:jc w:val="right"/>
    </w:pPr>
    <w:rPr>
      <w:noProof/>
      <w:sz w:val="36"/>
      <w:szCs w:val="18"/>
    </w:rPr>
  </w:style>
  <w:style w:type="character" w:styleId="PageNumber">
    <w:name w:val="page number"/>
    <w:basedOn w:val="DefaultParagraphFont"/>
    <w:uiPriority w:val="99"/>
    <w:unhideWhenUsed/>
    <w:rPr>
      <w:b w:val="0"/>
      <w:color w:val="000000" w:themeColor="text1"/>
      <w:sz w:val="44"/>
    </w:rPr>
  </w:style>
  <w:style w:type="paragraph" w:styleId="Title">
    <w:name w:val="Title"/>
    <w:basedOn w:val="Normal"/>
    <w:next w:val="Normal"/>
    <w:link w:val="TitleChar"/>
    <w:uiPriority w:val="2"/>
    <w:qFormat/>
    <w:rsid w:val="004518BB"/>
    <w:pPr>
      <w:spacing w:after="40" w:line="240" w:lineRule="auto"/>
      <w:ind w:right="115"/>
    </w:pPr>
    <w:rPr>
      <w:rFonts w:asciiTheme="majorHAnsi" w:hAnsiTheme="majorHAnsi"/>
      <w:b/>
      <w:color w:val="EA1B1B" w:themeColor="accent1"/>
      <w:sz w:val="72"/>
      <w:szCs w:val="42"/>
    </w:rPr>
  </w:style>
  <w:style w:type="character" w:customStyle="1" w:styleId="TitleChar">
    <w:name w:val="Title Char"/>
    <w:basedOn w:val="DefaultParagraphFont"/>
    <w:link w:val="Title"/>
    <w:uiPriority w:val="2"/>
    <w:rsid w:val="004518BB"/>
    <w:rPr>
      <w:rFonts w:asciiTheme="majorHAnsi" w:hAnsiTheme="majorHAnsi"/>
      <w:b/>
      <w:color w:val="EA1B1B" w:themeColor="accent1"/>
      <w:sz w:val="72"/>
      <w:szCs w:val="42"/>
      <w:lang w:val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semiHidden/>
    <w:qFormat/>
    <w:rPr>
      <w:b/>
      <w:bCs/>
    </w:rPr>
  </w:style>
  <w:style w:type="paragraph" w:customStyle="1" w:styleId="FormText">
    <w:name w:val="Form Text"/>
    <w:basedOn w:val="Normal"/>
    <w:qFormat/>
    <w:rsid w:val="004518BB"/>
    <w:pPr>
      <w:spacing w:after="0" w:line="264" w:lineRule="auto"/>
    </w:pPr>
    <w:rPr>
      <w:b/>
      <w:color w:val="EA1B1B" w:themeColor="accent1"/>
    </w:rPr>
  </w:style>
  <w:style w:type="paragraph" w:customStyle="1" w:styleId="PageHeading">
    <w:name w:val="Page Heading"/>
    <w:basedOn w:val="Normal"/>
    <w:uiPriority w:val="1"/>
    <w:qFormat/>
    <w:rsid w:val="004518BB"/>
    <w:pPr>
      <w:spacing w:before="320" w:after="200"/>
    </w:pPr>
    <w:rPr>
      <w:rFonts w:asciiTheme="majorHAnsi" w:hAnsiTheme="majorHAnsi" w:cs="Times New Roman (Body CS)"/>
      <w:b/>
      <w:caps/>
      <w:spacing w:val="10"/>
    </w:rPr>
  </w:style>
  <w:style w:type="paragraph" w:styleId="Signature">
    <w:name w:val="Signature"/>
    <w:basedOn w:val="Normal"/>
    <w:link w:val="SignatureChar"/>
    <w:uiPriority w:val="99"/>
    <w:rsid w:val="00C947E2"/>
    <w:pPr>
      <w:spacing w:after="0"/>
    </w:pPr>
  </w:style>
  <w:style w:type="character" w:customStyle="1" w:styleId="SignatureChar">
    <w:name w:val="Signature Char"/>
    <w:basedOn w:val="DefaultParagraphFont"/>
    <w:link w:val="Signature"/>
    <w:uiPriority w:val="99"/>
    <w:rsid w:val="00C947E2"/>
    <w:rPr>
      <w:color w:val="000000" w:themeColor="text1"/>
      <w:lang w:val="en-US"/>
    </w:rPr>
  </w:style>
  <w:style w:type="paragraph" w:customStyle="1" w:styleId="PhoneandFaxNumbers">
    <w:name w:val="Phone and Fax Numbers"/>
    <w:basedOn w:val="Footer"/>
    <w:qFormat/>
    <w:rsid w:val="00C947E2"/>
  </w:style>
  <w:style w:type="character" w:styleId="Emphasis">
    <w:name w:val="Emphasis"/>
    <w:uiPriority w:val="20"/>
    <w:qFormat/>
    <w:rsid w:val="00C947E2"/>
    <w:rPr>
      <w:b/>
      <w:i w:val="0"/>
      <w:iCs/>
      <w:color w:val="EA1B1B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424089D0-CF37-3A47-A15D-5156F9D5450B%7dtf0279095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F683424EB48248AE709A9CED0D1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AF219-785A-0C4E-A2B6-E2E29BD0C819}"/>
      </w:docPartPr>
      <w:docPartBody>
        <w:p w:rsidR="00DF0EA3" w:rsidRDefault="00DF0EA3">
          <w:pPr>
            <w:pStyle w:val="7FF683424EB48248AE709A9CED0D16C8"/>
          </w:pPr>
          <w:r w:rsidRPr="00193538">
            <w:t>05.26.2023</w:t>
          </w:r>
        </w:p>
      </w:docPartBody>
    </w:docPart>
    <w:docPart>
      <w:docPartPr>
        <w:name w:val="52144D897F8F4341B35EE0C7EF404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61D30-A1E3-B44A-9057-071180DF43E2}"/>
      </w:docPartPr>
      <w:docPartBody>
        <w:p w:rsidR="00DF0EA3" w:rsidRDefault="00DF0EA3">
          <w:pPr>
            <w:pStyle w:val="52144D897F8F4341B35EE0C7EF404242"/>
          </w:pPr>
          <w:r w:rsidRPr="00193538">
            <w:t>Memo</w:t>
          </w:r>
        </w:p>
      </w:docPartBody>
    </w:docPart>
    <w:docPart>
      <w:docPartPr>
        <w:name w:val="097498D57BABC6408A247F1FB1026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24693-2A22-1A44-9C32-28210C82C78B}"/>
      </w:docPartPr>
      <w:docPartBody>
        <w:p w:rsidR="00DF0EA3" w:rsidRDefault="00DF0EA3">
          <w:pPr>
            <w:pStyle w:val="097498D57BABC6408A247F1FB1026A74"/>
          </w:pPr>
          <w:r w:rsidRPr="00193538">
            <w:t>Ayano Harada</w:t>
          </w:r>
        </w:p>
      </w:docPartBody>
    </w:docPart>
    <w:docPart>
      <w:docPartPr>
        <w:name w:val="81F92241A40F5D4CA16E8E995FB70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C61B8-7116-BB4D-8383-CBFC2CEA1B5C}"/>
      </w:docPartPr>
      <w:docPartBody>
        <w:p w:rsidR="00DF0EA3" w:rsidRDefault="00DF0EA3">
          <w:pPr>
            <w:pStyle w:val="81F92241A40F5D4CA16E8E995FB70E53"/>
          </w:pPr>
          <w:r w:rsidRPr="00193538">
            <w:t>CC</w:t>
          </w:r>
        </w:p>
      </w:docPartBody>
    </w:docPart>
    <w:docPart>
      <w:docPartPr>
        <w:name w:val="6AF0CAE2ECBC7D40BC136C354848C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EC8A-7122-3D46-8098-D752EA61CAE1}"/>
      </w:docPartPr>
      <w:docPartBody>
        <w:p w:rsidR="00DF0EA3" w:rsidRDefault="00DF0EA3">
          <w:pPr>
            <w:pStyle w:val="6AF0CAE2ECBC7D40BC136C354848CF2D"/>
          </w:pPr>
          <w:r w:rsidRPr="00193538">
            <w:t>Comments:</w:t>
          </w:r>
        </w:p>
      </w:docPartBody>
    </w:docPart>
    <w:docPart>
      <w:docPartPr>
        <w:name w:val="11C524EC68C4C04BB3D436BBC5437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32A4A-8C52-C94C-BA4E-9851672F3341}"/>
      </w:docPartPr>
      <w:docPartBody>
        <w:p w:rsidR="00DF0EA3" w:rsidRDefault="00DF0EA3">
          <w:pPr>
            <w:pStyle w:val="11C524EC68C4C04BB3D436BBC5437234"/>
          </w:pPr>
          <w:r w:rsidRPr="00193538">
            <w:t>Please be advised that all offices will be closed Monday, May 29</w:t>
          </w:r>
          <w:r w:rsidRPr="00193538">
            <w:rPr>
              <w:vertAlign w:val="superscript"/>
            </w:rPr>
            <w:t>th</w:t>
          </w:r>
          <w:r w:rsidRPr="00193538">
            <w:t xml:space="preserve"> for Memorial Day.  We will return to our normal business hours on Tuesday, May 30</w:t>
          </w:r>
          <w:r w:rsidRPr="00193538">
            <w:rPr>
              <w:vertAlign w:val="superscript"/>
            </w:rPr>
            <w:t>th</w:t>
          </w:r>
          <w:r w:rsidRPr="00193538">
            <w:t>.</w:t>
          </w:r>
        </w:p>
      </w:docPartBody>
    </w:docPart>
    <w:docPart>
      <w:docPartPr>
        <w:name w:val="C8E4902AD512CD4788294EBB646CBD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BE20-C4BF-D441-89E6-A6022D8445A3}"/>
      </w:docPartPr>
      <w:docPartBody>
        <w:p w:rsidR="00DF0EA3" w:rsidRDefault="00DF0EA3">
          <w:pPr>
            <w:pStyle w:val="C8E4902AD512CD4788294EBB646CBDD9"/>
          </w:pPr>
          <w:r w:rsidRPr="00C947E2">
            <w:t>Caneiro Group</w:t>
          </w:r>
        </w:p>
      </w:docPartBody>
    </w:docPart>
    <w:docPart>
      <w:docPartPr>
        <w:name w:val="80E8649591BB584893B8D099AF0B1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E1EE4-EB0A-5A46-90E5-F546F7D35C58}"/>
      </w:docPartPr>
      <w:docPartBody>
        <w:p w:rsidR="00DF0EA3" w:rsidRDefault="00DF0EA3">
          <w:pPr>
            <w:pStyle w:val="80E8649591BB584893B8D099AF0B1C23"/>
          </w:pPr>
          <w:r w:rsidRPr="00C947E2">
            <w:rPr>
              <w:rStyle w:val="Emphasis"/>
            </w:rPr>
            <w:t>Tel</w:t>
          </w:r>
        </w:p>
      </w:docPartBody>
    </w:docPart>
    <w:docPart>
      <w:docPartPr>
        <w:name w:val="01F44DF370838940BDCED28C65B39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5F15F-E810-BC4A-B963-AF89A7BCE713}"/>
      </w:docPartPr>
      <w:docPartBody>
        <w:p w:rsidR="00DF0EA3" w:rsidRDefault="00DF0EA3">
          <w:pPr>
            <w:pStyle w:val="01F44DF370838940BDCED28C65B39095"/>
          </w:pPr>
          <w:r w:rsidRPr="00C947E2">
            <w:t>123-456-7890</w:t>
          </w:r>
        </w:p>
      </w:docPartBody>
    </w:docPart>
    <w:docPart>
      <w:docPartPr>
        <w:name w:val="BD78282FACBC6E498029B3E623435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D3011-403C-FB40-BA17-1704F289DE83}"/>
      </w:docPartPr>
      <w:docPartBody>
        <w:p w:rsidR="00DF0EA3" w:rsidRDefault="00DF0EA3">
          <w:pPr>
            <w:pStyle w:val="BD78282FACBC6E498029B3E623435EEF"/>
          </w:pPr>
          <w:r w:rsidRPr="00C947E2">
            <w:rPr>
              <w:rStyle w:val="Emphasis"/>
            </w:rPr>
            <w:t>Fax</w:t>
          </w:r>
        </w:p>
      </w:docPartBody>
    </w:docPart>
    <w:docPart>
      <w:docPartPr>
        <w:name w:val="D6300643E4CBE94C98A6D3E689778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5F31C5-5EC0-EE4B-86CA-7A1B025B4771}"/>
      </w:docPartPr>
      <w:docPartBody>
        <w:p w:rsidR="00DF0EA3" w:rsidRDefault="00DF0EA3">
          <w:pPr>
            <w:pStyle w:val="D6300643E4CBE94C98A6D3E68977832D"/>
          </w:pPr>
          <w:r w:rsidRPr="00C947E2">
            <w:t>123-456-7891</w:t>
          </w:r>
        </w:p>
      </w:docPartBody>
    </w:docPart>
    <w:docPart>
      <w:docPartPr>
        <w:name w:val="B1285C930632D744B5B110D54E62F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2C067-AAD1-7340-ADDF-5B60612C5811}"/>
      </w:docPartPr>
      <w:docPartBody>
        <w:p w:rsidR="00DF0EA3" w:rsidRDefault="00DF0EA3" w:rsidP="00DF0EA3">
          <w:pPr>
            <w:pStyle w:val="B1285C930632D744B5B110D54E62F8B8"/>
          </w:pPr>
          <w:r w:rsidRPr="00193538">
            <w:t>All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A3"/>
    <w:rsid w:val="001168D7"/>
    <w:rsid w:val="0034546B"/>
    <w:rsid w:val="00DF0EA3"/>
    <w:rsid w:val="00F8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F683424EB48248AE709A9CED0D16C8">
    <w:name w:val="7FF683424EB48248AE709A9CED0D16C8"/>
  </w:style>
  <w:style w:type="paragraph" w:customStyle="1" w:styleId="52144D897F8F4341B35EE0C7EF404242">
    <w:name w:val="52144D897F8F4341B35EE0C7EF404242"/>
  </w:style>
  <w:style w:type="paragraph" w:customStyle="1" w:styleId="097498D57BABC6408A247F1FB1026A74">
    <w:name w:val="097498D57BABC6408A247F1FB1026A74"/>
  </w:style>
  <w:style w:type="paragraph" w:customStyle="1" w:styleId="81F92241A40F5D4CA16E8E995FB70E53">
    <w:name w:val="81F92241A40F5D4CA16E8E995FB70E53"/>
  </w:style>
  <w:style w:type="paragraph" w:customStyle="1" w:styleId="6AF0CAE2ECBC7D40BC136C354848CF2D">
    <w:name w:val="6AF0CAE2ECBC7D40BC136C354848CF2D"/>
  </w:style>
  <w:style w:type="paragraph" w:customStyle="1" w:styleId="11C524EC68C4C04BB3D436BBC5437234">
    <w:name w:val="11C524EC68C4C04BB3D436BBC5437234"/>
  </w:style>
  <w:style w:type="paragraph" w:customStyle="1" w:styleId="C8E4902AD512CD4788294EBB646CBDD9">
    <w:name w:val="C8E4902AD512CD4788294EBB646CBDD9"/>
  </w:style>
  <w:style w:type="character" w:styleId="Emphasis">
    <w:name w:val="Emphasis"/>
    <w:uiPriority w:val="20"/>
    <w:qFormat/>
    <w:rPr>
      <w:b/>
      <w:i w:val="0"/>
      <w:iCs/>
      <w:color w:val="156082" w:themeColor="accent1"/>
    </w:rPr>
  </w:style>
  <w:style w:type="paragraph" w:customStyle="1" w:styleId="80E8649591BB584893B8D099AF0B1C23">
    <w:name w:val="80E8649591BB584893B8D099AF0B1C23"/>
  </w:style>
  <w:style w:type="paragraph" w:customStyle="1" w:styleId="01F44DF370838940BDCED28C65B39095">
    <w:name w:val="01F44DF370838940BDCED28C65B39095"/>
  </w:style>
  <w:style w:type="paragraph" w:customStyle="1" w:styleId="BD78282FACBC6E498029B3E623435EEF">
    <w:name w:val="BD78282FACBC6E498029B3E623435EEF"/>
  </w:style>
  <w:style w:type="paragraph" w:customStyle="1" w:styleId="D6300643E4CBE94C98A6D3E68977832D">
    <w:name w:val="D6300643E4CBE94C98A6D3E68977832D"/>
  </w:style>
  <w:style w:type="paragraph" w:customStyle="1" w:styleId="B1285C930632D744B5B110D54E62F8B8">
    <w:name w:val="B1285C930632D744B5B110D54E62F8B8"/>
    <w:rsid w:val="00DF0E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M02790957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EA1B1B"/>
      </a:accent1>
      <a:accent2>
        <a:srgbClr val="0592EB"/>
      </a:accent2>
      <a:accent3>
        <a:srgbClr val="EBE834"/>
      </a:accent3>
      <a:accent4>
        <a:srgbClr val="FF3838"/>
      </a:accent4>
      <a:accent5>
        <a:srgbClr val="039E87"/>
      </a:accent5>
      <a:accent6>
        <a:srgbClr val="05EBC8"/>
      </a:accent6>
      <a:hlink>
        <a:srgbClr val="0563C1"/>
      </a:hlink>
      <a:folHlink>
        <a:srgbClr val="954F72"/>
      </a:folHlink>
    </a:clrScheme>
    <a:fontScheme name="Custom 7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B9B7B5-79F9-452C-8D4B-D1D7DE07A1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F75B7-62D7-46A3-849D-863E6546F996}">
  <ds:schemaRefs>
    <ds:schemaRef ds:uri="http://schemas.microsoft.com/office/2006/metadata/properties"/>
    <ds:schemaRef ds:uri="http://www.w3.org/2000/xmlns/"/>
    <ds:schemaRef ds:uri="http://schemas.microsoft.com/sharepoint/v3"/>
    <ds:schemaRef ds:uri="http://www.w3.org/2001/XMLSchema-instance"/>
    <ds:schemaRef ds:uri="71af3243-3dd4-4a8d-8c0d-dd76da1f02a5"/>
    <ds:schemaRef ds:uri="http://schemas.microsoft.com/office/infopath/2007/PartnerControls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6DC18CB9-4964-4452-811E-FDC2E760998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71af3243-3dd4-4a8d-8c0d-dd76da1f02a5"/>
    <ds:schemaRef ds:uri="16c05727-aa75-4e4a-9b5f-8a80a1165891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%7b424089D0-CF37-3A47-A15D-5156F9D5450B%7dtf02790957.dotx</Template>
  <TotalTime>0</TotalTime>
  <Pages>1</Pages>
  <Words>130</Words>
  <Characters>743</Characters>
  <Application>Microsoft Office Word</Application>
  <DocSecurity>0</DocSecurity>
  <Lines>6</Lines>
  <Paragraphs>1</Paragraphs>
  <ScaleCrop>false</ScaleCrop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2024-08-06T19:52:00Z</dcterms:created>
  <dcterms:modified xsi:type="dcterms:W3CDTF">2024-08-06T19:52:00Z</dcterms:modified>
</cp:coreProperties>
</file>